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6D21C6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</w:t>
                            </w:r>
                            <w:r w:rsidR="006D21C6" w:rsidRPr="006D21C6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X550&amp;82599</w:t>
                            </w:r>
                            <w:r w:rsidR="009173AE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Ubuntu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6D21C6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</w:t>
                      </w:r>
                      <w:r w:rsidR="006D21C6" w:rsidRPr="006D21C6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X550&amp;82599</w:t>
                      </w:r>
                      <w:r w:rsidR="009173AE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Ubuntu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826EF3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F05E88" w:rsidRDefault="00B03FDD" w:rsidP="00B03FDD">
      <w:pPr>
        <w:pStyle w:val="1"/>
      </w:pPr>
      <w:bookmarkStart w:id="0" w:name="_Toc154763177"/>
      <w:r>
        <w:lastRenderedPageBreak/>
        <w:t>Driver I</w:t>
      </w:r>
      <w:r w:rsidRPr="00B03FDD">
        <w:t>nstallation</w:t>
      </w:r>
      <w:bookmarkEnd w:id="0"/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driver version</w:t>
      </w:r>
      <w:r>
        <w:t>.</w:t>
      </w:r>
    </w:p>
    <w:p w:rsidR="007F648E" w:rsidRDefault="004114DD" w:rsidP="007F648E">
      <w:pPr>
        <w:adjustRightInd w:val="0"/>
        <w:snapToGrid w:val="0"/>
        <w:spacing w:line="360" w:lineRule="auto"/>
        <w:ind w:left="36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6D21C6">
        <w:t>ixgbe</w:t>
      </w:r>
      <w:r w:rsidR="00B03FDD">
        <w:rPr>
          <w:rFonts w:hint="eastAsia"/>
        </w:rPr>
        <w:t>|</w:t>
      </w:r>
      <w:r w:rsidR="007F648E">
        <w:t>grep</w:t>
      </w:r>
      <w:proofErr w:type="spellEnd"/>
      <w:r w:rsidR="007F648E">
        <w:t xml:space="preserve"> -</w:t>
      </w:r>
      <w:proofErr w:type="spellStart"/>
      <w:r w:rsidR="007F648E">
        <w:t>i</w:t>
      </w:r>
      <w:proofErr w:type="spellEnd"/>
      <w:r w:rsidR="007F648E">
        <w:t xml:space="preserve"> version</w:t>
      </w:r>
    </w:p>
    <w:p w:rsidR="009173AE" w:rsidRDefault="00B03FDD" w:rsidP="009173AE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proofErr w:type="spellStart"/>
      <w:r w:rsidR="006D21C6">
        <w:t>ixgbe</w:t>
      </w:r>
      <w:proofErr w:type="spellEnd"/>
      <w:r w:rsidR="009173AE" w:rsidRPr="009F60AB">
        <w:t>-&lt;</w:t>
      </w:r>
      <w:proofErr w:type="spellStart"/>
      <w:r w:rsidR="009173AE" w:rsidRPr="009F60AB">
        <w:t>x.x.x</w:t>
      </w:r>
      <w:proofErr w:type="spellEnd"/>
      <w:r w:rsidR="009173AE" w:rsidRPr="009F60AB">
        <w:t>&gt;.tar.gz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 directory</w:t>
      </w:r>
      <w:r w:rsidR="007F648E">
        <w:t>，</w:t>
      </w:r>
      <w:r w:rsidRPr="00B03FDD">
        <w:t>and e</w:t>
      </w:r>
      <w:bookmarkStart w:id="1" w:name="_GoBack"/>
      <w:bookmarkEnd w:id="1"/>
      <w:r w:rsidRPr="00B03FDD">
        <w:t>xecute the driver installation command under root user</w:t>
      </w:r>
      <w:r>
        <w:t>.</w:t>
      </w:r>
    </w:p>
    <w:p w:rsidR="007F648E" w:rsidRDefault="007F648E" w:rsidP="009173AE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4114DD" w:rsidRDefault="004114DD" w:rsidP="007F648E">
      <w:pPr>
        <w:pStyle w:val="aa"/>
        <w:spacing w:line="360" w:lineRule="auto"/>
        <w:ind w:firstLineChars="0" w:firstLine="0"/>
      </w:pPr>
      <w:r>
        <w:t xml:space="preserve">   #</w:t>
      </w:r>
      <w:r w:rsidR="009173AE" w:rsidRPr="009F60AB">
        <w:t xml:space="preserve">tar </w:t>
      </w:r>
      <w:proofErr w:type="spellStart"/>
      <w:r w:rsidR="009173AE" w:rsidRPr="009F60AB">
        <w:t>zxf</w:t>
      </w:r>
      <w:proofErr w:type="spellEnd"/>
      <w:r w:rsidR="009173AE" w:rsidRPr="009F60AB">
        <w:t xml:space="preserve"> </w:t>
      </w:r>
      <w:proofErr w:type="spellStart"/>
      <w:r w:rsidR="006D21C6">
        <w:t>ixgbe</w:t>
      </w:r>
      <w:proofErr w:type="spellEnd"/>
      <w:r w:rsidR="009173AE" w:rsidRPr="009F60AB">
        <w:t>-&lt;</w:t>
      </w:r>
      <w:proofErr w:type="spellStart"/>
      <w:r w:rsidR="009173AE" w:rsidRPr="009F60AB">
        <w:t>x.x.x</w:t>
      </w:r>
      <w:proofErr w:type="spellEnd"/>
      <w:proofErr w:type="gramStart"/>
      <w:r w:rsidR="009173AE" w:rsidRPr="009F60AB">
        <w:t>&gt;.tar.gz</w:t>
      </w:r>
      <w:proofErr w:type="gramEnd"/>
    </w:p>
    <w:p w:rsidR="007F648E" w:rsidRDefault="007F648E" w:rsidP="009173AE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 w:rsidR="009173AE" w:rsidRPr="009F60AB">
        <w:t xml:space="preserve">cd </w:t>
      </w:r>
      <w:proofErr w:type="spellStart"/>
      <w:r w:rsidR="006D21C6">
        <w:t>ixgbe</w:t>
      </w:r>
      <w:proofErr w:type="spellEnd"/>
      <w:r w:rsidR="009173AE" w:rsidRPr="009F60AB">
        <w:t>-&lt;</w:t>
      </w:r>
      <w:proofErr w:type="spellStart"/>
      <w:r w:rsidR="009173AE" w:rsidRPr="009F60AB">
        <w:t>x.x.x</w:t>
      </w:r>
      <w:proofErr w:type="spellEnd"/>
      <w:r w:rsidR="009173AE" w:rsidRPr="009F60AB">
        <w:t>&gt;/</w:t>
      </w:r>
      <w:proofErr w:type="spellStart"/>
      <w:r w:rsidR="009173AE" w:rsidRPr="009F60AB">
        <w:t>src</w:t>
      </w:r>
      <w:proofErr w:type="spellEnd"/>
      <w:r w:rsidR="009173AE" w:rsidRPr="009F60AB">
        <w:t>/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9173AE" w:rsidRPr="009F60AB">
        <w:t>make install</w:t>
      </w:r>
    </w:p>
    <w:p w:rsidR="009173AE" w:rsidRDefault="009173AE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9173AE" w:rsidRDefault="009173AE" w:rsidP="009173AE">
      <w:pPr>
        <w:pStyle w:val="aa"/>
        <w:spacing w:line="360" w:lineRule="auto"/>
        <w:ind w:left="420" w:firstLineChars="0" w:firstLine="0"/>
      </w:pPr>
      <w:r>
        <w:t>#</w:t>
      </w:r>
      <w:r>
        <w:rPr>
          <w:rFonts w:hint="eastAsia"/>
        </w:rPr>
        <w:t>r</w:t>
      </w:r>
      <w:r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5E1C0A" w:rsidP="00B03FDD">
      <w:pPr>
        <w:spacing w:line="360" w:lineRule="auto"/>
        <w:ind w:firstLineChars="200" w:firstLine="420"/>
      </w:pPr>
      <w:r>
        <w:t>#</w:t>
      </w:r>
      <w:proofErr w:type="spellStart"/>
      <w:r w:rsidR="004114DD">
        <w:t>modinfo</w:t>
      </w:r>
      <w:proofErr w:type="spellEnd"/>
      <w:r w:rsidR="004114DD">
        <w:t xml:space="preserve"> </w:t>
      </w:r>
      <w:proofErr w:type="spellStart"/>
      <w:r w:rsidR="006D21C6">
        <w:t>ixgbe</w:t>
      </w:r>
      <w:proofErr w:type="spellEnd"/>
      <w:r w:rsidR="004114DD">
        <w:t xml:space="preserve"> |</w:t>
      </w:r>
      <w:proofErr w:type="spellStart"/>
      <w:r w:rsidR="004114DD">
        <w:t>grep</w:t>
      </w:r>
      <w:proofErr w:type="spellEnd"/>
      <w:r w:rsidR="004114DD">
        <w:t xml:space="preserve"> -</w:t>
      </w:r>
      <w:proofErr w:type="spellStart"/>
      <w:r w:rsidR="004114DD">
        <w:t>i</w:t>
      </w:r>
      <w:proofErr w:type="spellEnd"/>
      <w:r w:rsidR="004114DD">
        <w:t xml:space="preserve"> version</w:t>
      </w:r>
    </w:p>
    <w:p w:rsidR="00D4431D" w:rsidRDefault="00B03FDD" w:rsidP="00B03FDD">
      <w:pPr>
        <w:pStyle w:val="1"/>
      </w:pPr>
      <w:bookmarkStart w:id="2" w:name="_Toc154763178"/>
      <w:r>
        <w:t>Driver U</w:t>
      </w:r>
      <w:r w:rsidRPr="00B03FDD">
        <w:t>ninstallation</w:t>
      </w:r>
      <w:bookmarkEnd w:id="2"/>
    </w:p>
    <w:p w:rsidR="00B03FDD" w:rsidRDefault="009173AE" w:rsidP="00B03FDD">
      <w:pPr>
        <w:pStyle w:val="aa"/>
        <w:numPr>
          <w:ilvl w:val="0"/>
          <w:numId w:val="18"/>
        </w:numPr>
        <w:ind w:firstLineChars="0"/>
      </w:pPr>
      <w:r>
        <w:t>Find the path of driver.</w:t>
      </w:r>
    </w:p>
    <w:p w:rsidR="004114DD" w:rsidRDefault="004114DD" w:rsidP="004114DD">
      <w:pPr>
        <w:pStyle w:val="aa"/>
        <w:ind w:left="420" w:firstLineChars="0" w:firstLine="0"/>
      </w:pPr>
      <w:r>
        <w:rPr>
          <w:rFonts w:hint="eastAsia"/>
        </w:rPr>
        <w:t>#</w:t>
      </w:r>
      <w:r w:rsidR="009173AE" w:rsidRPr="009173AE">
        <w:t xml:space="preserve"> </w:t>
      </w:r>
      <w:proofErr w:type="spellStart"/>
      <w:r w:rsidR="009173AE" w:rsidRPr="009F60AB">
        <w:t>modinfo</w:t>
      </w:r>
      <w:proofErr w:type="spellEnd"/>
      <w:r w:rsidR="009173AE" w:rsidRPr="009F60AB">
        <w:t xml:space="preserve"> </w:t>
      </w:r>
      <w:proofErr w:type="spellStart"/>
      <w:r w:rsidR="006D21C6">
        <w:t>ixgbe</w:t>
      </w:r>
      <w:r w:rsidR="009173AE" w:rsidRPr="009F60AB">
        <w:t>|grep</w:t>
      </w:r>
      <w:proofErr w:type="spellEnd"/>
      <w:r w:rsidR="009173AE" w:rsidRPr="009F60AB">
        <w:t xml:space="preserve"> filename</w:t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901C4D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9173AE" w:rsidRPr="009173AE">
        <w:t xml:space="preserve"> </w:t>
      </w:r>
      <w:proofErr w:type="spellStart"/>
      <w:r w:rsidR="009173AE">
        <w:t>rm</w:t>
      </w:r>
      <w:proofErr w:type="spellEnd"/>
      <w:r w:rsidR="009173AE">
        <w:t xml:space="preserve"> path/</w:t>
      </w:r>
      <w:proofErr w:type="spellStart"/>
      <w:proofErr w:type="gramStart"/>
      <w:r w:rsidR="006D21C6">
        <w:t>ixgbe</w:t>
      </w:r>
      <w:r w:rsidR="009173AE">
        <w:t>.ko</w:t>
      </w:r>
      <w:proofErr w:type="spellEnd"/>
      <w:proofErr w:type="gramEnd"/>
    </w:p>
    <w:p w:rsidR="009173AE" w:rsidRDefault="009173AE" w:rsidP="00901C4D">
      <w:pPr>
        <w:pStyle w:val="aa"/>
        <w:spacing w:line="360" w:lineRule="auto"/>
        <w:ind w:left="360" w:firstLineChars="0" w:firstLine="0"/>
      </w:pPr>
      <w:r>
        <w:t>#</w:t>
      </w:r>
      <w:r w:rsidRPr="009173AE">
        <w:t xml:space="preserve"> </w:t>
      </w:r>
      <w:proofErr w:type="spellStart"/>
      <w:r>
        <w:t>rmmod</w:t>
      </w:r>
      <w:proofErr w:type="spellEnd"/>
      <w:r>
        <w:t xml:space="preserve"> </w:t>
      </w:r>
      <w:proofErr w:type="spellStart"/>
      <w:r w:rsidR="006D21C6">
        <w:t>ixgbe</w:t>
      </w:r>
      <w:proofErr w:type="spellEnd"/>
    </w:p>
    <w:p w:rsidR="00B63A1F" w:rsidRPr="00B63A1F" w:rsidRDefault="009173AE" w:rsidP="00B63A1F">
      <w:pPr>
        <w:numPr>
          <w:ilvl w:val="0"/>
          <w:numId w:val="18"/>
        </w:numPr>
        <w:spacing w:line="360" w:lineRule="auto"/>
      </w:pPr>
      <w:r>
        <w:t>C</w:t>
      </w:r>
      <w:r w:rsidR="00B63A1F" w:rsidRPr="00B63A1F">
        <w:t xml:space="preserve">heck if the driver </w:t>
      </w:r>
      <w:r>
        <w:t>has been uninstalled</w:t>
      </w:r>
      <w:r w:rsidR="00B63A1F" w:rsidRPr="00B63A1F">
        <w:t>.</w:t>
      </w:r>
    </w:p>
    <w:p w:rsidR="00B63A1F" w:rsidRPr="00B63A1F" w:rsidRDefault="009173AE" w:rsidP="009173AE">
      <w:pPr>
        <w:spacing w:line="360" w:lineRule="auto"/>
        <w:ind w:left="420"/>
      </w:pPr>
      <w:r>
        <w:t>#</w:t>
      </w:r>
      <w:r w:rsidRPr="009173AE">
        <w:t xml:space="preserve"> </w:t>
      </w:r>
      <w:proofErr w:type="spellStart"/>
      <w:r w:rsidRPr="00834700">
        <w:t>lsmod|grep</w:t>
      </w:r>
      <w:proofErr w:type="spellEnd"/>
      <w:r w:rsidRPr="00834700">
        <w:t xml:space="preserve"> </w:t>
      </w:r>
      <w:proofErr w:type="spellStart"/>
      <w:r w:rsidR="006D21C6">
        <w:t>ixgbe</w:t>
      </w:r>
      <w:proofErr w:type="spellEnd"/>
    </w:p>
    <w:p w:rsidR="00B63A1F" w:rsidRPr="00D4431D" w:rsidRDefault="00B63A1F" w:rsidP="00B63A1F">
      <w:pPr>
        <w:pStyle w:val="aa"/>
        <w:spacing w:line="360" w:lineRule="auto"/>
        <w:ind w:left="420" w:firstLineChars="0" w:firstLine="0"/>
      </w:pPr>
    </w:p>
    <w:sectPr w:rsidR="00B63A1F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EF3" w:rsidRDefault="00826EF3">
      <w:r>
        <w:separator/>
      </w:r>
    </w:p>
  </w:endnote>
  <w:endnote w:type="continuationSeparator" w:id="0">
    <w:p w:rsidR="00826EF3" w:rsidRDefault="0082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D21C6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EF3" w:rsidRDefault="00826EF3">
      <w:r>
        <w:separator/>
      </w:r>
    </w:p>
  </w:footnote>
  <w:footnote w:type="continuationSeparator" w:id="0">
    <w:p w:rsidR="00826EF3" w:rsidRDefault="0082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105EF6"/>
    <w:multiLevelType w:val="hybridMultilevel"/>
    <w:tmpl w:val="29724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3"/>
  </w:num>
  <w:num w:numId="12">
    <w:abstractNumId w:val="17"/>
  </w:num>
  <w:num w:numId="13">
    <w:abstractNumId w:val="12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768FF"/>
    <w:rsid w:val="00092939"/>
    <w:rsid w:val="000A038B"/>
    <w:rsid w:val="000C755A"/>
    <w:rsid w:val="000D2057"/>
    <w:rsid w:val="00126145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45CC0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14DD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7BFA"/>
    <w:rsid w:val="004D027C"/>
    <w:rsid w:val="004D79CC"/>
    <w:rsid w:val="0051029C"/>
    <w:rsid w:val="00553C21"/>
    <w:rsid w:val="005A3780"/>
    <w:rsid w:val="005D680C"/>
    <w:rsid w:val="005E1C0A"/>
    <w:rsid w:val="005F56A6"/>
    <w:rsid w:val="005F69E4"/>
    <w:rsid w:val="00620346"/>
    <w:rsid w:val="006329E5"/>
    <w:rsid w:val="00633B56"/>
    <w:rsid w:val="006365E2"/>
    <w:rsid w:val="0066445D"/>
    <w:rsid w:val="00667369"/>
    <w:rsid w:val="00690BB8"/>
    <w:rsid w:val="00690E40"/>
    <w:rsid w:val="006C60A2"/>
    <w:rsid w:val="006D21C6"/>
    <w:rsid w:val="006D7CA8"/>
    <w:rsid w:val="006E7150"/>
    <w:rsid w:val="0074548E"/>
    <w:rsid w:val="007457EB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8137BC"/>
    <w:rsid w:val="00826EF3"/>
    <w:rsid w:val="0084517B"/>
    <w:rsid w:val="008565D7"/>
    <w:rsid w:val="00861D02"/>
    <w:rsid w:val="00872250"/>
    <w:rsid w:val="008F1FCD"/>
    <w:rsid w:val="00901C4D"/>
    <w:rsid w:val="0090523B"/>
    <w:rsid w:val="009173AE"/>
    <w:rsid w:val="00940362"/>
    <w:rsid w:val="0096003B"/>
    <w:rsid w:val="00971DDC"/>
    <w:rsid w:val="00981007"/>
    <w:rsid w:val="00992DCD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7865"/>
    <w:rsid w:val="00AF4632"/>
    <w:rsid w:val="00B03FDD"/>
    <w:rsid w:val="00B12666"/>
    <w:rsid w:val="00B27109"/>
    <w:rsid w:val="00B63A1F"/>
    <w:rsid w:val="00B71A2E"/>
    <w:rsid w:val="00B73809"/>
    <w:rsid w:val="00B8200F"/>
    <w:rsid w:val="00BA519B"/>
    <w:rsid w:val="00BB0FD8"/>
    <w:rsid w:val="00BC2170"/>
    <w:rsid w:val="00BC3788"/>
    <w:rsid w:val="00BC7A53"/>
    <w:rsid w:val="00C40AF0"/>
    <w:rsid w:val="00C50168"/>
    <w:rsid w:val="00C5020E"/>
    <w:rsid w:val="00CB11CD"/>
    <w:rsid w:val="00D02B81"/>
    <w:rsid w:val="00D245FF"/>
    <w:rsid w:val="00D4431D"/>
    <w:rsid w:val="00D85273"/>
    <w:rsid w:val="00DA12AB"/>
    <w:rsid w:val="00E153F6"/>
    <w:rsid w:val="00E1669B"/>
    <w:rsid w:val="00E26FED"/>
    <w:rsid w:val="00E43842"/>
    <w:rsid w:val="00E5381C"/>
    <w:rsid w:val="00E715BB"/>
    <w:rsid w:val="00E943EE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0D0644B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981</TotalTime>
  <Pages>3</Pages>
  <Words>129</Words>
  <Characters>736</Characters>
  <Application>Microsoft Office Word</Application>
  <DocSecurity>0</DocSecurity>
  <Lines>6</Lines>
  <Paragraphs>1</Paragraphs>
  <ScaleCrop>false</ScaleCrop>
  <Company>zte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41</cp:revision>
  <cp:lastPrinted>2113-01-01T00:00:00Z</cp:lastPrinted>
  <dcterms:created xsi:type="dcterms:W3CDTF">2023-10-26T08:23:00Z</dcterms:created>
  <dcterms:modified xsi:type="dcterms:W3CDTF">2024-01-19T09:35:00Z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